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LRAGTH-2026-07-08/0057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Herstellung Barrierefreiheit im Perthes-Gymnasium in Friedrichroda, Los 4 - Stahl- und Metallbauarbeiten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Stahl- und Metallbauarbeiten im Rahmen der Herstellung der Barrierefreiheit im Perthes-Gymnasium in Friedrichroda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E4A89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9A6855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B41A1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D3B8BC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97CF4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C875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A7C3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395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Jennifer Bartsch</cp:lastModifiedBy>
  <cp:revision>2</cp:revision>
  <cp:lastPrinted>2010-03-03T17:05:00Z</cp:lastPrinted>
  <dcterms:created xsi:type="dcterms:W3CDTF">2026-07-08T06:31:00Z</dcterms:created>
  <dcterms:modified xsi:type="dcterms:W3CDTF">2026-07-08T06:31:00Z</dcterms:modified>
</cp:coreProperties>
</file>